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5E7E4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308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E7E4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5E7E44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B27429" w:rsidRDefault="002F054A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E7E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B27429" w:rsidRDefault="00B27429" w:rsidP="00B27429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27429" w:rsidRDefault="002F054A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 w:rsidR="00B274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B27429" w:rsidRDefault="00B27429" w:rsidP="00B27429">
            <w:pPr>
              <w:rPr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B27429" w:rsidRDefault="002F054A" w:rsidP="0021439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274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6C7B37" w:rsidRPr="005E7E44" w:rsidRDefault="00B27429" w:rsidP="00B27429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B27429" w:rsidRDefault="00D849B7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6C7B37" w:rsidRPr="00B27429" w:rsidRDefault="00B27429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5E7E44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E7E44" w:rsidRDefault="005E7E44" w:rsidP="005E7E4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E7E4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33"/>
            </w:tblGrid>
            <w:tr w:rsidR="00A155E3" w:rsidRPr="003B7C5A" w:rsidTr="00B2742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E7E4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E7E4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6" w:type="dxa"/>
                </w:tcPr>
                <w:p w:rsidR="004032BC" w:rsidRPr="00AC4F8B" w:rsidRDefault="008E63B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E7E4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1439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67.41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1439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1439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01D29" w:rsidRPr="003B7C5A" w:rsidTr="00214395">
        <w:trPr>
          <w:gridAfter w:val="1"/>
          <w:wAfter w:w="6" w:type="dxa"/>
          <w:trHeight w:val="1692"/>
        </w:trPr>
        <w:tc>
          <w:tcPr>
            <w:tcW w:w="9663" w:type="dxa"/>
            <w:gridSpan w:val="3"/>
          </w:tcPr>
          <w:p w:rsidR="00601D29" w:rsidRPr="00601D29" w:rsidRDefault="00601D29" w:rsidP="00601D2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01D29" w:rsidRPr="00601D29" w:rsidRDefault="00601D29" w:rsidP="00601D29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ได้รับงบประมาณตาม พรบ. งบประมาณรายจ่ายประจำปี </w:t>
            </w:r>
            <w:r w:rsidR="0021439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พ.ศ. 2562</w:t>
            </w:r>
            <w:r w:rsidR="002143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เป็นจำนวนเงินทั้งสิ้น 27,000,000.- บาท </w:t>
            </w:r>
          </w:p>
          <w:p w:rsidR="00601D29" w:rsidRPr="00601D29" w:rsidRDefault="00601D29" w:rsidP="00601D29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สำนักมาตรฐานและประเมินผลอุดมศึกษา ได้รับเงินงบประมาณสุทธิหลังโอนเปลี่ยนแปลง 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เดือนมีนาคม 2562 ณ ไตรมาสที่ 2 เป็นเงินทั้งสิ้น 27,000,000.- บาท</w:t>
            </w:r>
          </w:p>
          <w:p w:rsidR="00601D29" w:rsidRPr="00601D29" w:rsidRDefault="00601D29" w:rsidP="00214395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  <w:t>3.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ได้มีแผนการเบิกจ่ายเงินงบประมาณประจำปี 2562 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ถึงเดือนมีนาคม 2562 ณ ไตรมาสที่ 2 เป็นเงินทั้งสิ้น 11,751,455.- บาท โดยมีผลการเบิกจ่ายจริง เป็นเงิน 11,079,654.55 บาทและมีการก่อหนี้ผูกพันตามสัญญา เป็นเงิน 515,276.22 บาท รวมผลการใช้จ่ายเงินงบประมาณ เป็นเงินทั้งสิ้น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11,594,930.77 บาท  ผลการเบิกจ่ายจริงคิดเป็นร้อยละ </w:t>
            </w:r>
            <w:r w:rsidR="00214395">
              <w:rPr>
                <w:rFonts w:ascii="TH SarabunPSK" w:hAnsi="TH SarabunPSK" w:cs="TH SarabunPSK" w:hint="cs"/>
                <w:sz w:val="30"/>
                <w:szCs w:val="30"/>
                <w:cs/>
              </w:rPr>
              <w:t>67.41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ของแผนการเบิกจ่าย ณ ไตรมาสที่ 2</w:t>
            </w:r>
          </w:p>
        </w:tc>
      </w:tr>
      <w:tr w:rsidR="00601D29" w:rsidRPr="003B7C5A" w:rsidTr="00214395">
        <w:trPr>
          <w:gridAfter w:val="1"/>
          <w:wAfter w:w="6" w:type="dxa"/>
          <w:trHeight w:val="1246"/>
        </w:trPr>
        <w:tc>
          <w:tcPr>
            <w:tcW w:w="9663" w:type="dxa"/>
            <w:gridSpan w:val="3"/>
          </w:tcPr>
          <w:p w:rsidR="00601D29" w:rsidRPr="00601D29" w:rsidRDefault="00601D29" w:rsidP="00601D2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601D29" w:rsidRPr="00601D29" w:rsidRDefault="00601D29" w:rsidP="00601D29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รายงานสภาพการเบิกจ่ายงบประมาณรายจ่าย ประจำปีงบประมาณ พ.ศ. 2562</w:t>
            </w:r>
          </w:p>
          <w:p w:rsidR="00601D29" w:rsidRPr="00601D29" w:rsidRDefault="00601D29" w:rsidP="00601D29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รายงานการใช้จ่ายเงินงบประมาณของสำนักมาตรฐานและประเมินผลอุดมศึกษา</w:t>
            </w:r>
          </w:p>
        </w:tc>
      </w:tr>
      <w:tr w:rsidR="00601D29" w:rsidRPr="003B7C5A" w:rsidTr="00214395">
        <w:trPr>
          <w:gridAfter w:val="1"/>
          <w:wAfter w:w="6" w:type="dxa"/>
          <w:trHeight w:val="2468"/>
        </w:trPr>
        <w:tc>
          <w:tcPr>
            <w:tcW w:w="9663" w:type="dxa"/>
            <w:gridSpan w:val="3"/>
          </w:tcPr>
          <w:p w:rsidR="00601D29" w:rsidRPr="00601D29" w:rsidRDefault="00601D29" w:rsidP="00601D2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01D29" w:rsidRPr="00601D29" w:rsidRDefault="00601D29" w:rsidP="00601D29">
            <w:pPr>
              <w:tabs>
                <w:tab w:val="left" w:pos="7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สาเหตุที่ยังไม่สามารถใช้เงินตามแผนที่วางไว้ได้ เนื่องจากมีปัญหาในการดำเนินการประสานงานเชิญคณะกรรมการพิจารณารับรองวิทยฐานะสถาบันอุดมศึกษาเอกชนที่มีคุณวุฒิตรงตามสาขาวิชาครบทุกสาขาวิชาสำหรับสถาบันอุดมศึกษาที่สำนักมาตรฐานและประเมินผลอุดมศึกษาวางแผนเข้าตรวจประเมินผลเพื่อการรับรองวิทยฐานะสถาบันอุดมศึกษาได้ทันตามกำหนดที่วางไว้ในไตรมาสที่ </w:t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ทำให้การดำเนินการและการเบิกจ่ายของไตรมาสนี้ จึงเลื่อนไปเบิกจ่ายในไตรมาสถัดไปด้วย</w:t>
            </w:r>
          </w:p>
        </w:tc>
      </w:tr>
      <w:tr w:rsidR="00601D29" w:rsidRPr="003B7C5A" w:rsidTr="00214395">
        <w:trPr>
          <w:gridAfter w:val="1"/>
          <w:wAfter w:w="6" w:type="dxa"/>
          <w:trHeight w:val="2077"/>
        </w:trPr>
        <w:tc>
          <w:tcPr>
            <w:tcW w:w="9663" w:type="dxa"/>
            <w:gridSpan w:val="3"/>
          </w:tcPr>
          <w:p w:rsidR="00601D29" w:rsidRPr="00601D29" w:rsidRDefault="00601D29" w:rsidP="00601D2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601D29" w:rsidRPr="00601D29" w:rsidRDefault="00601D29" w:rsidP="00214395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รายงานผลการใช้จ่ายเงินงบประมาณประจำปี 2562 จำแนกตามสำนัก (</w:t>
            </w:r>
            <w:r w:rsidRPr="00601D29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) ประจำเดือนมีนาคม 2562ของกลุ่มงานการเงิน งบประมาณและบัญชี สำนักอำนวยการ</w:t>
            </w:r>
          </w:p>
          <w:p w:rsidR="00601D29" w:rsidRPr="00601D29" w:rsidRDefault="00601D29" w:rsidP="00214395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รายงานผลการเบิกจ่ายงบประมาณรายจ่ายประจำปีงบประมาณ พ.ศ. 2562 ณ สิ้นไตรมาสที่ 2</w:t>
            </w:r>
            <w:r w:rsidR="002143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ของ</w:t>
            </w:r>
            <w:r w:rsidR="005F0E4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01D29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10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EFE" w:rsidRDefault="00E03EFE">
      <w:r>
        <w:separator/>
      </w:r>
    </w:p>
  </w:endnote>
  <w:endnote w:type="continuationSeparator" w:id="0">
    <w:p w:rsidR="00E03EFE" w:rsidRDefault="00E0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8B" w:rsidRDefault="00113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8B" w:rsidRDefault="00113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EFE" w:rsidRDefault="00E03EFE">
      <w:r>
        <w:separator/>
      </w:r>
    </w:p>
  </w:footnote>
  <w:footnote w:type="continuationSeparator" w:id="0">
    <w:p w:rsidR="00E03EFE" w:rsidRDefault="00E0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8B" w:rsidRDefault="001131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18B" w:rsidRDefault="0011318B" w:rsidP="0011318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1318B" w:rsidRDefault="0011318B" w:rsidP="0011318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1318B" w:rsidRDefault="0011318B" w:rsidP="0011318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1318B" w:rsidRDefault="0011318B" w:rsidP="0011318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8B" w:rsidRDefault="001131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318B"/>
    <w:rsid w:val="0012187F"/>
    <w:rsid w:val="00130734"/>
    <w:rsid w:val="00135353"/>
    <w:rsid w:val="00154194"/>
    <w:rsid w:val="00155813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4395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603D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33FB"/>
    <w:rsid w:val="0053576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E44"/>
    <w:rsid w:val="005F0E43"/>
    <w:rsid w:val="0060158F"/>
    <w:rsid w:val="00601D29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8E8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D2B5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3B4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08A2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27429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EFE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0C8A"/>
    <w:rsid w:val="00F2711F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137D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B2E7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D9F9-C73A-477D-82BF-5C26F3E2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23</cp:revision>
  <cp:lastPrinted>2018-04-05T01:06:00Z</cp:lastPrinted>
  <dcterms:created xsi:type="dcterms:W3CDTF">2019-02-04T07:47:00Z</dcterms:created>
  <dcterms:modified xsi:type="dcterms:W3CDTF">2019-09-03T03:56:00Z</dcterms:modified>
</cp:coreProperties>
</file>